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55237F9" w:rsidR="00E03F40" w:rsidRPr="002E5E34" w:rsidRDefault="00E03F40" w:rsidP="004F447D">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4F447D" w:rsidRPr="004F447D">
        <w:rPr>
          <w:rFonts w:ascii="Arial Narrow" w:hAnsi="Arial Narrow" w:cs="Arial"/>
          <w:b/>
          <w:bCs/>
          <w:lang w:val="es-CO"/>
        </w:rPr>
        <w:t>0159974</w:t>
      </w:r>
      <w:r w:rsidR="004F447D">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F1DDD58"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06B7E">
        <w:rPr>
          <w:rFonts w:ascii="Arial Narrow" w:hAnsi="Arial Narrow" w:cs="Arial"/>
          <w:color w:val="000000"/>
          <w:lang w:val="es-ES_tradnl"/>
        </w:rPr>
        <w:t>20</w:t>
      </w:r>
      <w:r w:rsidR="00D16435">
        <w:rPr>
          <w:rFonts w:ascii="Arial Narrow" w:hAnsi="Arial Narrow" w:cs="Arial"/>
          <w:color w:val="000000"/>
          <w:lang w:val="es-ES_tradnl"/>
        </w:rPr>
        <w:t xml:space="preserve"> </w:t>
      </w:r>
      <w:r w:rsidR="001D0470">
        <w:rPr>
          <w:rFonts w:ascii="Arial Narrow" w:hAnsi="Arial Narrow" w:cs="Arial"/>
          <w:color w:val="000000"/>
          <w:lang w:val="es-ES_tradnl"/>
        </w:rPr>
        <w:t xml:space="preserve">de </w:t>
      </w:r>
      <w:r w:rsidR="005B19D8">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7AFE260F" w14:textId="77777777" w:rsidR="00EB1A5A" w:rsidRPr="0055498C" w:rsidRDefault="00EB1A5A" w:rsidP="00EB1A5A">
      <w:pPr>
        <w:jc w:val="both"/>
        <w:rPr>
          <w:rFonts w:ascii="Arial Narrow" w:hAnsi="Arial Narrow" w:cs="Arial"/>
          <w:b/>
          <w:bCs/>
        </w:rPr>
      </w:pPr>
      <w:r>
        <w:rPr>
          <w:rFonts w:ascii="Arial Narrow" w:hAnsi="Arial Narrow" w:cs="Arial"/>
          <w:b/>
          <w:bCs/>
        </w:rPr>
        <w:t>LA</w:t>
      </w:r>
      <w:r w:rsidRPr="0055498C">
        <w:rPr>
          <w:rFonts w:ascii="Arial Narrow" w:hAnsi="Arial Narrow" w:cs="Arial"/>
          <w:b/>
          <w:bCs/>
        </w:rPr>
        <w:t xml:space="preserve"> </w:t>
      </w:r>
      <w:r w:rsidRPr="00556F26">
        <w:rPr>
          <w:rFonts w:ascii="Arial Narrow" w:hAnsi="Arial Narrow" w:cs="Arial"/>
          <w:b/>
          <w:bCs/>
        </w:rPr>
        <w:t>ASESORA DE LA DIRECCIÓN GENERAL ENCARGADA DE LAS FUNCIONES DE LA OFICINA ASESORA JURÍDICA</w:t>
      </w:r>
      <w:r>
        <w:rPr>
          <w:rFonts w:ascii="Arial Narrow" w:hAnsi="Arial Narrow" w:cs="Arial"/>
          <w:b/>
          <w:bCs/>
        </w:rPr>
        <w:t xml:space="preserve"> </w:t>
      </w:r>
      <w:r w:rsidRPr="0055498C">
        <w:rPr>
          <w:rFonts w:ascii="Arial Narrow" w:hAnsi="Arial Narrow" w:cs="Arial"/>
          <w:b/>
          <w:bCs/>
        </w:rPr>
        <w:t>DE LA ADMINISTRADORA DE LOS RECURSOS DEL SISTEMA GENERAL DE SEGURIDAD SOCIAL EN SALUD – ADRES</w:t>
      </w:r>
    </w:p>
    <w:p w14:paraId="0306F873" w14:textId="77777777" w:rsidR="00EB1A5A" w:rsidRPr="0055498C" w:rsidRDefault="00EB1A5A" w:rsidP="00EB1A5A">
      <w:pPr>
        <w:jc w:val="both"/>
        <w:rPr>
          <w:rFonts w:ascii="Arial Narrow" w:hAnsi="Arial Narrow" w:cs="Arial"/>
        </w:rPr>
      </w:pPr>
    </w:p>
    <w:p w14:paraId="3D7615F1" w14:textId="77777777" w:rsidR="00EB1A5A" w:rsidRPr="0055498C" w:rsidRDefault="00EB1A5A" w:rsidP="00EB1A5A">
      <w:pPr>
        <w:jc w:val="both"/>
        <w:rPr>
          <w:rFonts w:ascii="Arial Narrow" w:hAnsi="Arial Narrow" w:cs="Arial"/>
        </w:rPr>
      </w:pPr>
      <w:r w:rsidRPr="0055498C">
        <w:rPr>
          <w:rFonts w:ascii="Arial Narrow" w:hAnsi="Arial Narrow" w:cs="Arial"/>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w:t>
      </w:r>
      <w:r w:rsidRPr="00093033">
        <w:rPr>
          <w:rFonts w:ascii="Arial Narrow" w:hAnsi="Arial Narrow" w:cs="Arial"/>
        </w:rPr>
        <w:t xml:space="preserve">la Resolución 0120132 del 16 de octubre 2025 y demás </w:t>
      </w:r>
      <w:r w:rsidRPr="0055498C">
        <w:rPr>
          <w:rFonts w:ascii="Arial Narrow" w:hAnsi="Arial Narrow" w:cs="Arial"/>
        </w:rPr>
        <w:t>normas concordantes y complementarias, y,</w:t>
      </w:r>
    </w:p>
    <w:p w14:paraId="799C2D3B" w14:textId="77777777" w:rsidR="001D23D5" w:rsidRDefault="001D23D5" w:rsidP="00E03F40">
      <w:pPr>
        <w:ind w:left="-142"/>
        <w:jc w:val="both"/>
        <w:rPr>
          <w:rFonts w:ascii="Arial Narrow" w:hAnsi="Arial Narrow"/>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14F178AE" w:rsidR="00E03F40" w:rsidRPr="0028343C" w:rsidRDefault="00E03F40" w:rsidP="004B0C6B">
      <w:pPr>
        <w:jc w:val="both"/>
        <w:rPr>
          <w:rFonts w:ascii="Arial Narrow" w:hAnsi="Arial Narrow"/>
          <w:b/>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r w:rsidR="004B0C6B" w:rsidRPr="004B0C6B">
        <w:rPr>
          <w:rFonts w:ascii="Arial Narrow" w:hAnsi="Arial Narrow" w:cs="Arial"/>
          <w:b/>
        </w:rPr>
        <w:t>0100005</w:t>
      </w:r>
      <w:r w:rsidR="00B40164" w:rsidRPr="00B40164">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456E6D" w:rsidRPr="00456E6D">
        <w:rPr>
          <w:rFonts w:ascii="Arial Narrow" w:hAnsi="Arial Narrow"/>
          <w:b/>
          <w:bCs/>
        </w:rPr>
        <w:t>30 de septiembre de 2025</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5" w:name="_Hlk139457706"/>
      <w:r w:rsidR="00706B7E">
        <w:rPr>
          <w:rFonts w:ascii="Arial Narrow" w:eastAsia="Calibri" w:hAnsi="Arial Narrow" w:cs="Arial"/>
          <w:bCs/>
          <w:lang w:eastAsia="es-CO"/>
        </w:rPr>
        <w:t>el</w:t>
      </w:r>
      <w:r w:rsidR="009322F2">
        <w:rPr>
          <w:rFonts w:ascii="Arial Narrow" w:eastAsia="Calibri" w:hAnsi="Arial Narrow" w:cs="Arial"/>
          <w:bCs/>
          <w:lang w:eastAsia="es-CO"/>
        </w:rPr>
        <w:t xml:space="preserve"> </w:t>
      </w:r>
      <w:r w:rsidR="003972E7">
        <w:rPr>
          <w:rFonts w:ascii="Arial Narrow" w:eastAsia="Calibri" w:hAnsi="Arial Narrow" w:cs="Arial"/>
          <w:bCs/>
          <w:lang w:eastAsia="es-CO"/>
        </w:rPr>
        <w:t xml:space="preserve">señor </w:t>
      </w:r>
      <w:r w:rsidR="004B0C6B" w:rsidRPr="004B0C6B">
        <w:rPr>
          <w:rFonts w:ascii="Arial Narrow" w:hAnsi="Arial Narrow"/>
          <w:b/>
          <w:bCs/>
        </w:rPr>
        <w:t>ALEXANDER MONSALVE BLANDON</w:t>
      </w:r>
      <w:r w:rsidRPr="00447C3E">
        <w:rPr>
          <w:rFonts w:ascii="Arial Narrow" w:hAnsi="Arial Narrow"/>
          <w:b/>
          <w:bCs/>
        </w:rPr>
        <w:t xml:space="preserve">, </w:t>
      </w:r>
      <w:r w:rsidRPr="00447C3E">
        <w:rPr>
          <w:rFonts w:ascii="Arial Narrow" w:hAnsi="Arial Narrow"/>
        </w:rPr>
        <w:t>identificad</w:t>
      </w:r>
      <w:r w:rsidR="00706B7E">
        <w:rPr>
          <w:rFonts w:ascii="Arial Narrow" w:hAnsi="Arial Narrow"/>
        </w:rPr>
        <w:t>o</w:t>
      </w:r>
      <w:r w:rsidRPr="00447C3E">
        <w:rPr>
          <w:rFonts w:ascii="Arial Narrow" w:hAnsi="Arial Narrow"/>
        </w:rPr>
        <w:t xml:space="preserve"> con cédula de ciudadanía </w:t>
      </w:r>
      <w:r w:rsidRPr="00447C3E">
        <w:rPr>
          <w:rFonts w:ascii="Arial Narrow" w:hAnsi="Arial Narrow" w:cs="Arial"/>
          <w:bCs/>
        </w:rPr>
        <w:t xml:space="preserve">número </w:t>
      </w:r>
      <w:bookmarkEnd w:id="5"/>
      <w:r w:rsidR="004B0C6B" w:rsidRPr="004B0C6B">
        <w:rPr>
          <w:rFonts w:ascii="Arial Narrow" w:hAnsi="Arial Narrow" w:cs="Arial"/>
          <w:bCs/>
        </w:rPr>
        <w:t>94.311.709</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4B0C6B" w:rsidRPr="004B0C6B">
        <w:rPr>
          <w:rFonts w:ascii="Arial Narrow" w:hAnsi="Arial Narrow"/>
          <w:b/>
          <w:bCs/>
        </w:rPr>
        <w:t>DOSCIENTOS TREINTA Y UN MIL CIENTO</w:t>
      </w:r>
      <w:r w:rsidR="004B0C6B">
        <w:rPr>
          <w:rFonts w:ascii="Arial Narrow" w:hAnsi="Arial Narrow"/>
          <w:b/>
          <w:bCs/>
        </w:rPr>
        <w:t xml:space="preserve"> </w:t>
      </w:r>
      <w:r w:rsidR="004B0C6B" w:rsidRPr="004B0C6B">
        <w:rPr>
          <w:rFonts w:ascii="Arial Narrow" w:hAnsi="Arial Narrow"/>
          <w:b/>
          <w:bCs/>
        </w:rPr>
        <w:t>CUARENTA Y CINCO PESOS M/CTE. ($231.145,00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4B0C6B" w:rsidRPr="004B0C6B">
        <w:rPr>
          <w:rFonts w:ascii="Arial Narrow" w:hAnsi="Arial Narrow" w:cs="Arial"/>
          <w:bCs/>
        </w:rPr>
        <w:t>CUATROCIENTOS SESENTA Y DOS MIL DOSCIENTOS NOVENTA PESOS M/CTE. ($462.290,00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7BB74E2F" w:rsidR="00E03F40" w:rsidRDefault="00E03F40" w:rsidP="00E03F40">
      <w:pPr>
        <w:jc w:val="both"/>
        <w:rPr>
          <w:rFonts w:ascii="Arial Narrow" w:hAnsi="Arial Narrow"/>
        </w:rPr>
      </w:pPr>
      <w:r w:rsidRPr="006042AA">
        <w:rPr>
          <w:rFonts w:ascii="Arial Narrow" w:hAnsi="Arial Narrow"/>
        </w:rPr>
        <w:t xml:space="preserve">Que, mediante </w:t>
      </w:r>
      <w:bookmarkStart w:id="6" w:name="_Hlk203395412"/>
      <w:bookmarkStart w:id="7" w:name="_Hlk193443462"/>
      <w:r w:rsidR="004B0C6B">
        <w:rPr>
          <w:rFonts w:ascii="Arial Narrow" w:hAnsi="Arial Narrow"/>
        </w:rPr>
        <w:t>radicado</w:t>
      </w:r>
      <w:r w:rsidR="00E21001" w:rsidRPr="000911A1">
        <w:rPr>
          <w:rFonts w:ascii="Arial Narrow" w:hAnsi="Arial Narrow"/>
        </w:rPr>
        <w:t xml:space="preserve"> </w:t>
      </w:r>
      <w:bookmarkStart w:id="8" w:name="_Hlk213247367"/>
      <w:r w:rsidR="004B0C6B" w:rsidRPr="004B0C6B">
        <w:rPr>
          <w:rFonts w:ascii="Arial Narrow" w:hAnsi="Arial Narrow"/>
        </w:rPr>
        <w:fldChar w:fldCharType="begin"/>
      </w:r>
      <w:r w:rsidR="004B0C6B" w:rsidRPr="004B0C6B">
        <w:rPr>
          <w:rFonts w:ascii="Arial Narrow" w:hAnsi="Arial Narrow"/>
        </w:rPr>
        <w:instrText>HYPERLINK "javascript:void(0)"</w:instrText>
      </w:r>
      <w:r w:rsidR="004B0C6B" w:rsidRPr="004B0C6B">
        <w:rPr>
          <w:rFonts w:ascii="Arial Narrow" w:hAnsi="Arial Narrow"/>
        </w:rPr>
      </w:r>
      <w:r w:rsidR="004B0C6B" w:rsidRPr="004B0C6B">
        <w:rPr>
          <w:rFonts w:ascii="Arial Narrow" w:hAnsi="Arial Narrow"/>
        </w:rPr>
        <w:fldChar w:fldCharType="separate"/>
      </w:r>
      <w:r w:rsidR="004B0C6B" w:rsidRPr="004B0C6B">
        <w:rPr>
          <w:rFonts w:ascii="Arial Narrow" w:hAnsi="Arial Narrow"/>
        </w:rPr>
        <w:t>20256306373582</w:t>
      </w:r>
      <w:r w:rsidR="004B0C6B" w:rsidRPr="004B0C6B">
        <w:rPr>
          <w:rFonts w:ascii="Arial Narrow" w:hAnsi="Arial Narrow"/>
        </w:rPr>
        <w:fldChar w:fldCharType="end"/>
      </w:r>
      <w:r w:rsidR="0028343C">
        <w:rPr>
          <w:rFonts w:ascii="Arial Narrow" w:hAnsi="Arial Narrow"/>
        </w:rPr>
        <w:t xml:space="preserve"> </w:t>
      </w:r>
      <w:r w:rsidRPr="000911A1">
        <w:rPr>
          <w:rFonts w:ascii="Arial Narrow" w:hAnsi="Arial Narrow"/>
        </w:rPr>
        <w:t>del</w:t>
      </w:r>
      <w:r w:rsidR="00BD2489" w:rsidRPr="000911A1">
        <w:rPr>
          <w:rFonts w:ascii="Arial Narrow" w:hAnsi="Arial Narrow"/>
        </w:rPr>
        <w:t xml:space="preserve"> </w:t>
      </w:r>
      <w:r w:rsidR="004B0C6B">
        <w:rPr>
          <w:rFonts w:ascii="Arial Narrow" w:hAnsi="Arial Narrow"/>
        </w:rPr>
        <w:t>13</w:t>
      </w:r>
      <w:r w:rsidR="00456E6D">
        <w:rPr>
          <w:rFonts w:ascii="Arial Narrow" w:hAnsi="Arial Narrow"/>
        </w:rPr>
        <w:t xml:space="preserve"> de noviembre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6"/>
      <w:bookmarkEnd w:id="8"/>
      <w:r w:rsidR="002A6B31" w:rsidRPr="006042AA">
        <w:rPr>
          <w:rFonts w:ascii="Arial Narrow" w:hAnsi="Arial Narrow"/>
        </w:rPr>
        <w:t xml:space="preserve"> </w:t>
      </w:r>
      <w:bookmarkEnd w:id="7"/>
      <w:r w:rsidR="00706B7E">
        <w:rPr>
          <w:rFonts w:ascii="Arial Narrow" w:hAnsi="Arial Narrow"/>
        </w:rPr>
        <w:t xml:space="preserve">el señor </w:t>
      </w:r>
      <w:r w:rsidR="004B0C6B" w:rsidRPr="004B0C6B">
        <w:rPr>
          <w:rFonts w:ascii="Arial Narrow" w:hAnsi="Arial Narrow"/>
          <w:b/>
          <w:bCs/>
        </w:rPr>
        <w:t>ALEXANDER MONSALVE BLANDON</w:t>
      </w:r>
      <w:r w:rsidR="0028343C">
        <w:rPr>
          <w:rFonts w:ascii="Arial Narrow" w:hAnsi="Arial Narrow"/>
        </w:rPr>
        <w:t xml:space="preserve"> </w:t>
      </w:r>
      <w:r w:rsidR="00132804">
        <w:rPr>
          <w:rFonts w:ascii="Arial Narrow" w:hAnsi="Arial Narrow"/>
        </w:rPr>
        <w:t>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38AF6712" w:rsidR="001909EA" w:rsidRDefault="004B0C6B" w:rsidP="000911A1">
      <w:pPr>
        <w:jc w:val="center"/>
        <w:rPr>
          <w:rFonts w:ascii="Arial Narrow" w:hAnsi="Arial Narrow"/>
        </w:rPr>
      </w:pPr>
      <w:r w:rsidRPr="004B0C6B">
        <w:rPr>
          <w:rFonts w:ascii="Arial Narrow" w:hAnsi="Arial Narrow"/>
          <w:noProof/>
        </w:rPr>
        <w:drawing>
          <wp:inline distT="0" distB="0" distL="0" distR="0" wp14:anchorId="3C11F1C2" wp14:editId="05DD3BDD">
            <wp:extent cx="2590850" cy="2989928"/>
            <wp:effectExtent l="0" t="0" r="0" b="1270"/>
            <wp:docPr id="17237552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755274" name=""/>
                    <pic:cNvPicPr/>
                  </pic:nvPicPr>
                  <pic:blipFill>
                    <a:blip r:embed="rId11"/>
                    <a:stretch>
                      <a:fillRect/>
                    </a:stretch>
                  </pic:blipFill>
                  <pic:spPr>
                    <a:xfrm>
                      <a:off x="0" y="0"/>
                      <a:ext cx="2594728" cy="2994404"/>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4418F245"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4B0C6B">
        <w:rPr>
          <w:rFonts w:ascii="Arial Narrow" w:hAnsi="Arial Narrow" w:cs="Calibri"/>
          <w:color w:val="000000"/>
          <w:lang w:val="es-CO" w:eastAsia="es-CO"/>
        </w:rPr>
        <w:t>20</w:t>
      </w:r>
      <w:r w:rsidR="00D33CA1">
        <w:rPr>
          <w:rFonts w:ascii="Arial Narrow" w:hAnsi="Arial Narrow" w:cs="Calibri"/>
          <w:color w:val="000000"/>
          <w:lang w:val="es-CO" w:eastAsia="es-CO"/>
        </w:rPr>
        <w:t xml:space="preserve"> de noviembre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4B0C6B" w:rsidRPr="004B0C6B">
        <w:rPr>
          <w:rFonts w:ascii="Arial Narrow" w:hAnsi="Arial Narrow" w:cs="Calibri"/>
          <w:color w:val="000000"/>
          <w:lang w:val="es-CO" w:eastAsia="es-CO"/>
        </w:rPr>
        <w:t>0100005 del 30 de septiembre de 2025</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BDA178C" w:rsidR="00AB0209" w:rsidRDefault="00AB0209" w:rsidP="00AB0209">
      <w:pPr>
        <w:tabs>
          <w:tab w:val="left" w:pos="5895"/>
        </w:tabs>
        <w:jc w:val="both"/>
        <w:rPr>
          <w:rFonts w:ascii="Arial Narrow" w:hAnsi="Arial Narrow" w:cs="Calibri"/>
          <w:color w:val="000000"/>
          <w:lang w:val="es-CO" w:eastAsia="es-CO"/>
        </w:rPr>
      </w:pPr>
      <w:r>
        <w:rPr>
          <w:rFonts w:ascii="Arial Narrow" w:hAnsi="Arial Narrow" w:cs="Calibri"/>
          <w:color w:val="000000"/>
          <w:lang w:val="es-CO" w:eastAsia="es-CO"/>
        </w:rPr>
        <w:tab/>
      </w:r>
    </w:p>
    <w:p w14:paraId="6C34B570" w14:textId="33D1E9CC" w:rsidR="002E4820" w:rsidRPr="00532799" w:rsidRDefault="004B0C6B" w:rsidP="00E03F40">
      <w:pPr>
        <w:jc w:val="both"/>
        <w:rPr>
          <w:rFonts w:ascii="Arial Narrow" w:hAnsi="Arial Narrow" w:cs="Calibri"/>
          <w:color w:val="000000"/>
          <w:lang w:val="es-CO" w:eastAsia="es-CO"/>
        </w:rPr>
      </w:pPr>
      <w:r w:rsidRPr="004B0C6B">
        <w:rPr>
          <w:rFonts w:ascii="Arial Narrow" w:hAnsi="Arial Narrow" w:cs="Calibri"/>
          <w:noProof/>
          <w:color w:val="000000"/>
          <w:lang w:val="es-CO" w:eastAsia="es-CO"/>
        </w:rPr>
        <w:lastRenderedPageBreak/>
        <w:drawing>
          <wp:inline distT="0" distB="0" distL="0" distR="0" wp14:anchorId="170301D1" wp14:editId="14A9EAAA">
            <wp:extent cx="5612130" cy="2895600"/>
            <wp:effectExtent l="0" t="0" r="7620" b="0"/>
            <wp:docPr id="483273521"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73521" name="Imagen 1" descr="Tabla&#10;&#10;El contenido generado por IA puede ser incorrecto."/>
                    <pic:cNvPicPr/>
                  </pic:nvPicPr>
                  <pic:blipFill>
                    <a:blip r:embed="rId12"/>
                    <a:stretch>
                      <a:fillRect/>
                    </a:stretch>
                  </pic:blipFill>
                  <pic:spPr>
                    <a:xfrm>
                      <a:off x="0" y="0"/>
                      <a:ext cx="5612130" cy="2895600"/>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75551F35"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132804">
        <w:rPr>
          <w:rFonts w:ascii="Arial Narrow" w:hAnsi="Arial Narrow" w:cs="Arial"/>
          <w:lang w:val="es-CO"/>
        </w:rPr>
        <w:t xml:space="preserve"> </w:t>
      </w:r>
      <w:r w:rsidR="004B0C6B">
        <w:rPr>
          <w:rFonts w:ascii="Arial Narrow" w:hAnsi="Arial Narrow" w:cs="Arial"/>
          <w:lang w:val="es-CO"/>
        </w:rPr>
        <w:t xml:space="preserve">el </w:t>
      </w:r>
      <w:r w:rsidR="004B0C6B">
        <w:rPr>
          <w:rFonts w:ascii="Arial Narrow" w:hAnsi="Arial Narrow"/>
        </w:rPr>
        <w:t>radicado</w:t>
      </w:r>
      <w:r w:rsidR="004B0C6B" w:rsidRPr="000911A1">
        <w:rPr>
          <w:rFonts w:ascii="Arial Narrow" w:hAnsi="Arial Narrow"/>
        </w:rPr>
        <w:t xml:space="preserve"> </w:t>
      </w:r>
      <w:hyperlink r:id="rId13" w:history="1">
        <w:r w:rsidR="004B0C6B" w:rsidRPr="004B0C6B">
          <w:rPr>
            <w:rFonts w:ascii="Arial Narrow" w:hAnsi="Arial Narrow"/>
          </w:rPr>
          <w:t>20256306373582</w:t>
        </w:r>
      </w:hyperlink>
      <w:r w:rsidR="004B0C6B">
        <w:rPr>
          <w:rFonts w:ascii="Arial Narrow" w:hAnsi="Arial Narrow"/>
        </w:rPr>
        <w:t xml:space="preserve"> </w:t>
      </w:r>
      <w:r w:rsidR="004B0C6B" w:rsidRPr="000911A1">
        <w:rPr>
          <w:rFonts w:ascii="Arial Narrow" w:hAnsi="Arial Narrow"/>
        </w:rPr>
        <w:t xml:space="preserve">del </w:t>
      </w:r>
      <w:r w:rsidR="004B0C6B">
        <w:rPr>
          <w:rFonts w:ascii="Arial Narrow" w:hAnsi="Arial Narrow"/>
        </w:rPr>
        <w:t>13 de noviembre</w:t>
      </w:r>
      <w:r w:rsidR="004B0C6B" w:rsidRPr="009322F2">
        <w:rPr>
          <w:rFonts w:ascii="Arial Narrow" w:hAnsi="Arial Narrow"/>
        </w:rPr>
        <w:t xml:space="preserve"> de 2025</w:t>
      </w:r>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0CE985FB" w14:textId="77777777" w:rsidR="001D23D5" w:rsidRDefault="001D23D5" w:rsidP="00E03F40">
      <w:pPr>
        <w:tabs>
          <w:tab w:val="left" w:pos="914"/>
        </w:tabs>
        <w:rPr>
          <w:rFonts w:ascii="Arial Narrow" w:hAnsi="Arial Narrow"/>
        </w:rPr>
      </w:pP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6C2EEC2D"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9" w:name="_Hlk148512482"/>
      <w:r w:rsidR="00706B7E">
        <w:rPr>
          <w:rFonts w:ascii="Arial Narrow" w:eastAsia="Calibri" w:hAnsi="Arial Narrow" w:cs="Arial"/>
          <w:bCs/>
          <w:lang w:eastAsia="es-CO"/>
        </w:rPr>
        <w:t>el señor</w:t>
      </w:r>
      <w:r w:rsidR="009D0E83" w:rsidRPr="009D0E83">
        <w:rPr>
          <w:rFonts w:ascii="Arial Narrow" w:hAnsi="Arial Narrow"/>
          <w:b/>
          <w:bCs/>
        </w:rPr>
        <w:t xml:space="preserve"> </w:t>
      </w:r>
      <w:r w:rsidR="004B0C6B" w:rsidRPr="004B0C6B">
        <w:rPr>
          <w:rFonts w:ascii="Arial Narrow" w:hAnsi="Arial Narrow"/>
          <w:b/>
          <w:bCs/>
        </w:rPr>
        <w:t>ALEXANDER MONSALVE BLANDON</w:t>
      </w:r>
      <w:r w:rsidR="004B0C6B" w:rsidRPr="00447C3E">
        <w:rPr>
          <w:rFonts w:ascii="Arial Narrow" w:hAnsi="Arial Narrow"/>
          <w:b/>
          <w:bCs/>
        </w:rPr>
        <w:t xml:space="preserve">, </w:t>
      </w:r>
      <w:r w:rsidR="004B0C6B" w:rsidRPr="00447C3E">
        <w:rPr>
          <w:rFonts w:ascii="Arial Narrow" w:hAnsi="Arial Narrow"/>
        </w:rPr>
        <w:t>identificad</w:t>
      </w:r>
      <w:r w:rsidR="004B0C6B">
        <w:rPr>
          <w:rFonts w:ascii="Arial Narrow" w:hAnsi="Arial Narrow"/>
        </w:rPr>
        <w:t>o</w:t>
      </w:r>
      <w:r w:rsidR="004B0C6B" w:rsidRPr="00447C3E">
        <w:rPr>
          <w:rFonts w:ascii="Arial Narrow" w:hAnsi="Arial Narrow"/>
        </w:rPr>
        <w:t xml:space="preserve"> con cédula de ciudadanía </w:t>
      </w:r>
      <w:r w:rsidR="004B0C6B" w:rsidRPr="00447C3E">
        <w:rPr>
          <w:rFonts w:ascii="Arial Narrow" w:hAnsi="Arial Narrow" w:cs="Arial"/>
          <w:bCs/>
        </w:rPr>
        <w:t xml:space="preserve">número </w:t>
      </w:r>
      <w:r w:rsidR="004B0C6B" w:rsidRPr="004B0C6B">
        <w:rPr>
          <w:rFonts w:ascii="Arial Narrow" w:hAnsi="Arial Narrow" w:cs="Arial"/>
          <w:bCs/>
        </w:rPr>
        <w:t>94.311.709</w:t>
      </w:r>
      <w:r w:rsidRPr="003C2D21">
        <w:rPr>
          <w:rFonts w:ascii="Arial Narrow" w:eastAsia="Calibri" w:hAnsi="Arial Narrow" w:cs="Arial"/>
          <w:bCs/>
          <w:lang w:eastAsia="es-CO"/>
        </w:rPr>
        <w:t xml:space="preserve">, </w:t>
      </w:r>
      <w:bookmarkEnd w:id="9"/>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4B0C6B" w:rsidRPr="004B0C6B">
        <w:rPr>
          <w:rFonts w:ascii="Arial Narrow" w:hAnsi="Arial Narrow"/>
        </w:rPr>
        <w:t>0100005 del 30 de septiembre de 2025</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0581A869"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4B0C6B" w:rsidRPr="004B0C6B">
        <w:rPr>
          <w:rFonts w:ascii="Arial Narrow" w:hAnsi="Arial Narrow" w:cs="Arial"/>
          <w:b/>
        </w:rPr>
        <w:t>0100005</w:t>
      </w:r>
      <w:r w:rsidR="004B0C6B" w:rsidRPr="00B40164">
        <w:rPr>
          <w:rFonts w:ascii="Arial Narrow" w:hAnsi="Arial Narrow" w:cs="Arial"/>
          <w:b/>
        </w:rPr>
        <w:t xml:space="preserve"> </w:t>
      </w:r>
      <w:r w:rsidR="004B0C6B" w:rsidRPr="003C2D21">
        <w:rPr>
          <w:rFonts w:ascii="Arial Narrow" w:hAnsi="Arial Narrow"/>
          <w:b/>
          <w:bCs/>
        </w:rPr>
        <w:t>del</w:t>
      </w:r>
      <w:r w:rsidR="004B0C6B">
        <w:rPr>
          <w:rFonts w:ascii="Arial Narrow" w:hAnsi="Arial Narrow"/>
          <w:b/>
          <w:bCs/>
        </w:rPr>
        <w:t xml:space="preserve"> </w:t>
      </w:r>
      <w:r w:rsidR="004B0C6B" w:rsidRPr="00456E6D">
        <w:rPr>
          <w:rFonts w:ascii="Arial Narrow" w:hAnsi="Arial Narrow"/>
          <w:b/>
          <w:bCs/>
        </w:rPr>
        <w:t>30 de septiembre de 2025</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45724E82"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706B7E">
        <w:rPr>
          <w:rFonts w:ascii="Arial Narrow" w:hAnsi="Arial Narrow"/>
          <w:bCs/>
        </w:rPr>
        <w:t xml:space="preserve">al </w:t>
      </w:r>
      <w:r w:rsidR="009322F2">
        <w:rPr>
          <w:rFonts w:ascii="Arial Narrow" w:eastAsia="Calibri" w:hAnsi="Arial Narrow" w:cs="Arial"/>
          <w:bCs/>
          <w:lang w:eastAsia="es-CO"/>
        </w:rPr>
        <w:t>señor</w:t>
      </w:r>
      <w:r w:rsidR="009D0E83">
        <w:rPr>
          <w:rFonts w:ascii="Arial Narrow" w:eastAsia="Calibri" w:hAnsi="Arial Narrow" w:cs="Arial"/>
          <w:bCs/>
          <w:lang w:eastAsia="es-CO"/>
        </w:rPr>
        <w:t xml:space="preserve"> </w:t>
      </w:r>
      <w:r w:rsidR="004B0C6B" w:rsidRPr="004B0C6B">
        <w:rPr>
          <w:rFonts w:ascii="Arial Narrow" w:hAnsi="Arial Narrow"/>
          <w:b/>
          <w:bCs/>
        </w:rPr>
        <w:t>ALEXANDER MONSALVE BLANDON</w:t>
      </w:r>
      <w:r w:rsidR="004B0C6B" w:rsidRPr="00447C3E">
        <w:rPr>
          <w:rFonts w:ascii="Arial Narrow" w:hAnsi="Arial Narrow"/>
          <w:b/>
          <w:bCs/>
        </w:rPr>
        <w:t xml:space="preserve">, </w:t>
      </w:r>
      <w:r w:rsidR="004B0C6B" w:rsidRPr="00447C3E">
        <w:rPr>
          <w:rFonts w:ascii="Arial Narrow" w:hAnsi="Arial Narrow"/>
        </w:rPr>
        <w:t>identificad</w:t>
      </w:r>
      <w:r w:rsidR="004B0C6B">
        <w:rPr>
          <w:rFonts w:ascii="Arial Narrow" w:hAnsi="Arial Narrow"/>
        </w:rPr>
        <w:t>o</w:t>
      </w:r>
      <w:r w:rsidR="004B0C6B" w:rsidRPr="00447C3E">
        <w:rPr>
          <w:rFonts w:ascii="Arial Narrow" w:hAnsi="Arial Narrow"/>
        </w:rPr>
        <w:t xml:space="preserve"> con cédula de ciudadanía </w:t>
      </w:r>
      <w:r w:rsidR="004B0C6B" w:rsidRPr="00447C3E">
        <w:rPr>
          <w:rFonts w:ascii="Arial Narrow" w:hAnsi="Arial Narrow" w:cs="Arial"/>
          <w:bCs/>
        </w:rPr>
        <w:t xml:space="preserve">número </w:t>
      </w:r>
      <w:r w:rsidR="004B0C6B" w:rsidRPr="004B0C6B">
        <w:rPr>
          <w:rFonts w:ascii="Arial Narrow" w:hAnsi="Arial Narrow" w:cs="Arial"/>
          <w:bCs/>
        </w:rPr>
        <w:t>94.311.709</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306913" w:rsidRDefault="00C7206C" w:rsidP="001C5CC4">
            <w:pPr>
              <w:jc w:val="center"/>
              <w:rPr>
                <w:rFonts w:ascii="Arial Narrow" w:hAnsi="Arial Narrow"/>
                <w:sz w:val="20"/>
                <w:szCs w:val="20"/>
              </w:rPr>
            </w:pPr>
            <w:r w:rsidRPr="00306913">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306913" w:rsidRDefault="00C7206C" w:rsidP="001C5CC4">
            <w:pPr>
              <w:jc w:val="center"/>
              <w:rPr>
                <w:rFonts w:ascii="Arial Narrow" w:hAnsi="Arial Narrow"/>
                <w:sz w:val="20"/>
                <w:szCs w:val="20"/>
              </w:rPr>
            </w:pPr>
            <w:r w:rsidRPr="00306913">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2618616F" w:rsidR="00C7206C" w:rsidRPr="00306913" w:rsidRDefault="004B0C6B" w:rsidP="004B35AE">
            <w:pPr>
              <w:jc w:val="center"/>
              <w:rPr>
                <w:rFonts w:ascii="Arial Narrow" w:hAnsi="Arial Narrow"/>
                <w:i/>
                <w:iCs/>
                <w:sz w:val="20"/>
                <w:szCs w:val="20"/>
              </w:rPr>
            </w:pPr>
            <w:r w:rsidRPr="00306913">
              <w:rPr>
                <w:rFonts w:ascii="Arial Narrow" w:hAnsi="Arial Narrow"/>
                <w:b/>
                <w:bCs/>
                <w:sz w:val="20"/>
                <w:szCs w:val="20"/>
              </w:rPr>
              <w:t>ALEXANDER MONSALVE BLANDON</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20A7EAB8" w14:textId="12700819" w:rsidR="00175487" w:rsidRPr="00306913" w:rsidRDefault="004B0C6B" w:rsidP="004B35AE">
            <w:pPr>
              <w:jc w:val="center"/>
              <w:rPr>
                <w:rFonts w:ascii="Arial Narrow" w:hAnsi="Arial Narrow"/>
                <w:sz w:val="20"/>
                <w:szCs w:val="20"/>
              </w:rPr>
            </w:pPr>
            <w:hyperlink r:id="rId14" w:history="1">
              <w:r w:rsidRPr="00306913">
                <w:rPr>
                  <w:rStyle w:val="Hipervnculo"/>
                  <w:rFonts w:ascii="Arial Narrow" w:hAnsi="Arial Narrow"/>
                  <w:sz w:val="20"/>
                  <w:szCs w:val="20"/>
                </w:rPr>
                <w:t>carovalenelcy@hotmail.com</w:t>
              </w:r>
            </w:hyperlink>
          </w:p>
        </w:tc>
      </w:tr>
    </w:tbl>
    <w:p w14:paraId="558EF0CB" w14:textId="77777777" w:rsidR="0000721B" w:rsidRDefault="0000721B" w:rsidP="004B35AE">
      <w:pPr>
        <w:jc w:val="center"/>
        <w:rPr>
          <w:rFonts w:ascii="Arial Narrow" w:hAnsi="Arial Narrow"/>
          <w:b/>
          <w:bCs/>
        </w:rPr>
      </w:pPr>
    </w:p>
    <w:p w14:paraId="5D48EDCA" w14:textId="77777777" w:rsidR="004B0C6B" w:rsidRDefault="004B0C6B" w:rsidP="00E03F40">
      <w:pPr>
        <w:jc w:val="both"/>
        <w:rPr>
          <w:rFonts w:ascii="Arial Narrow" w:hAnsi="Arial Narrow"/>
          <w:b/>
          <w:bCs/>
        </w:rPr>
      </w:pPr>
    </w:p>
    <w:p w14:paraId="1BBD12EF" w14:textId="10ABDA58" w:rsidR="00E03F40" w:rsidRDefault="00E03F40" w:rsidP="00E03F40">
      <w:pPr>
        <w:jc w:val="both"/>
        <w:rPr>
          <w:rFonts w:ascii="Arial Narrow" w:hAnsi="Arial Narrow"/>
          <w:bCs/>
        </w:rPr>
      </w:pPr>
      <w:r w:rsidRPr="003C2D21">
        <w:rPr>
          <w:rFonts w:ascii="Arial Narrow" w:hAnsi="Arial Narrow"/>
          <w:b/>
          <w:bCs/>
        </w:rPr>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7DE1E80E" w14:textId="421A5432" w:rsidR="00E03F40" w:rsidRDefault="00E03F40" w:rsidP="00E03F40">
      <w:pPr>
        <w:pStyle w:val="Textoindependiente"/>
        <w:rPr>
          <w:rFonts w:ascii="Arial Narrow" w:hAnsi="Arial Narrow"/>
          <w:sz w:val="22"/>
          <w:szCs w:val="22"/>
        </w:rPr>
      </w:pPr>
      <w:r w:rsidRPr="003C2D21">
        <w:rPr>
          <w:rFonts w:ascii="Arial Narrow" w:hAnsi="Arial Narrow"/>
          <w:sz w:val="22"/>
          <w:szCs w:val="22"/>
        </w:rPr>
        <w:t xml:space="preserve">Dada en Bogotá D.C., el </w:t>
      </w:r>
      <w:r w:rsidR="00433B2F">
        <w:rPr>
          <w:rFonts w:ascii="Arial Narrow" w:hAnsi="Arial Narrow"/>
          <w:sz w:val="22"/>
          <w:szCs w:val="22"/>
        </w:rPr>
        <w:t>20 de</w:t>
      </w:r>
      <w:r w:rsidR="005B19D8">
        <w:rPr>
          <w:rFonts w:ascii="Arial Narrow" w:hAnsi="Arial Narrow"/>
          <w:sz w:val="22"/>
          <w:szCs w:val="22"/>
        </w:rPr>
        <w:t xml:space="preserve"> noviembre</w:t>
      </w:r>
      <w:r w:rsidRPr="003C2D21">
        <w:rPr>
          <w:rFonts w:ascii="Arial Narrow" w:hAnsi="Arial Narrow"/>
          <w:sz w:val="22"/>
          <w:szCs w:val="22"/>
        </w:rPr>
        <w:t xml:space="preserve"> de 202</w:t>
      </w:r>
      <w:r w:rsidR="00C44509">
        <w:rPr>
          <w:rFonts w:ascii="Arial Narrow" w:hAnsi="Arial Narrow"/>
          <w:sz w:val="22"/>
          <w:szCs w:val="22"/>
        </w:rPr>
        <w:t>5</w:t>
      </w:r>
      <w:r w:rsidRPr="003C2D21">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5EBCD30F" w14:textId="77777777" w:rsidR="00EB1A5A" w:rsidRPr="0006377B" w:rsidRDefault="00EB1A5A" w:rsidP="00EB1A5A">
      <w:pPr>
        <w:jc w:val="both"/>
        <w:rPr>
          <w:rFonts w:ascii="Arial Narrow" w:hAnsi="Arial Narrow" w:cs="Arial"/>
          <w:color w:val="FF0000"/>
        </w:rPr>
      </w:pPr>
    </w:p>
    <w:p w14:paraId="0CF9D2A6" w14:textId="77777777" w:rsidR="00EB1A5A" w:rsidRPr="00C725BB" w:rsidRDefault="00EB1A5A" w:rsidP="00EB1A5A">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B1A5A" w:rsidRPr="00C725BB" w14:paraId="05C0D551" w14:textId="77777777" w:rsidTr="00CF657E">
        <w:trPr>
          <w:trHeight w:val="493"/>
          <w:jc w:val="center"/>
        </w:trPr>
        <w:tc>
          <w:tcPr>
            <w:tcW w:w="1985" w:type="dxa"/>
            <w:shd w:val="clear" w:color="auto" w:fill="FFFFFF"/>
            <w:tcMar>
              <w:top w:w="0" w:type="dxa"/>
              <w:left w:w="108" w:type="dxa"/>
              <w:bottom w:w="0" w:type="dxa"/>
              <w:right w:w="108" w:type="dxa"/>
            </w:tcMar>
            <w:vAlign w:val="center"/>
          </w:tcPr>
          <w:p w14:paraId="6712E8DE" w14:textId="77777777" w:rsidR="00EB1A5A" w:rsidRPr="00C725BB" w:rsidRDefault="00EB1A5A" w:rsidP="00CF657E">
            <w:pPr>
              <w:jc w:val="center"/>
              <w:rPr>
                <w:rFonts w:ascii="Arial Narrow" w:hAnsi="Arial Narrow"/>
              </w:rPr>
            </w:pPr>
            <w:r w:rsidRPr="00C725BB">
              <w:rPr>
                <w:rFonts w:ascii="Arial Narrow" w:hAnsi="Arial Narrow"/>
                <w:noProof/>
              </w:rPr>
              <w:drawing>
                <wp:inline distT="0" distB="0" distL="0" distR="0" wp14:anchorId="5C576EA5" wp14:editId="213CA61B">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5"/>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5B7C8030" w14:textId="77777777" w:rsidR="00EB1A5A" w:rsidRPr="00C725BB" w:rsidRDefault="00EB1A5A" w:rsidP="00CF657E">
            <w:pPr>
              <w:jc w:val="center"/>
              <w:rPr>
                <w:rFonts w:ascii="Arial Narrow" w:hAnsi="Arial Narrow" w:cs="Calibri"/>
                <w:color w:val="201F1E"/>
                <w:sz w:val="18"/>
                <w:szCs w:val="18"/>
                <w:lang w:eastAsia="es-CO"/>
              </w:rPr>
            </w:pPr>
          </w:p>
          <w:p w14:paraId="524E8EB9" w14:textId="77777777" w:rsidR="00EB1A5A" w:rsidRPr="00083125" w:rsidRDefault="00EB1A5A" w:rsidP="00CF657E">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AC62E84" w14:textId="77777777" w:rsidR="00EB1A5A" w:rsidRPr="00C725BB" w:rsidRDefault="00EB1A5A" w:rsidP="00CF657E">
            <w:pPr>
              <w:rPr>
                <w:rFonts w:ascii="Arial Narrow" w:hAnsi="Arial Narrow"/>
              </w:rPr>
            </w:pPr>
            <w:r>
              <w:rPr>
                <w:rFonts w:ascii="Arial Narrow" w:hAnsi="Arial Narrow" w:cs="Calibri"/>
                <w:b/>
                <w:bCs/>
                <w:color w:val="201F1E"/>
                <w:sz w:val="18"/>
                <w:szCs w:val="18"/>
                <w:lang w:eastAsia="es-CO"/>
              </w:rPr>
              <w:t>Isabel Cristina Estrada González</w:t>
            </w:r>
          </w:p>
          <w:p w14:paraId="0FF35998" w14:textId="77777777" w:rsidR="00EB1A5A" w:rsidRPr="00C725BB" w:rsidRDefault="00EB1A5A" w:rsidP="00CF657E">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C447A3" w14:textId="77777777" w:rsidR="00EB1A5A" w:rsidRPr="00C725BB" w:rsidRDefault="00EB1A5A" w:rsidP="00EB1A5A">
      <w:pPr>
        <w:ind w:right="47"/>
        <w:jc w:val="both"/>
        <w:rPr>
          <w:rFonts w:ascii="Arial Narrow" w:eastAsia="Calibri" w:hAnsi="Arial Narrow" w:cs="Arial"/>
        </w:rPr>
      </w:pPr>
    </w:p>
    <w:p w14:paraId="71FD0F6E" w14:textId="77777777" w:rsidR="00EB1A5A" w:rsidRPr="00C725BB" w:rsidRDefault="00EB1A5A" w:rsidP="00EB1A5A">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1445D94A" w14:textId="77777777" w:rsidR="00EB1A5A" w:rsidRDefault="00EB1A5A" w:rsidP="00EB1A5A">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AD95C4" w14:textId="77777777" w:rsidR="00EB1A5A" w:rsidRPr="00C725BB" w:rsidRDefault="00EB1A5A" w:rsidP="00EB1A5A">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176EEFAE" w:rsidR="004B35AE" w:rsidRPr="004B35AE" w:rsidRDefault="00B630FE" w:rsidP="00B630FE">
      <w:pPr>
        <w:jc w:val="both"/>
        <w:rPr>
          <w:rFonts w:ascii="Arial Narrow" w:hAnsi="Arial Narrow"/>
          <w:i/>
          <w:iCs/>
          <w:noProof/>
          <w:sz w:val="16"/>
          <w:szCs w:val="16"/>
        </w:rPr>
      </w:pPr>
      <w:r w:rsidRPr="00B630FE">
        <w:rPr>
          <w:rFonts w:ascii="Arial Narrow" w:hAnsi="Arial Narrow"/>
          <w:i/>
          <w:iCs/>
          <w:noProof/>
          <w:sz w:val="16"/>
          <w:szCs w:val="16"/>
        </w:rPr>
        <w:t>Expediente: 94311709-ALEXANDER MONSALVE BLANDO</w:t>
      </w:r>
    </w:p>
    <w:sectPr w:rsidR="004B35AE" w:rsidRPr="004B35AE"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8C5D0" w14:textId="77777777" w:rsidR="007B31BC" w:rsidRDefault="007B31BC">
      <w:r>
        <w:separator/>
      </w:r>
    </w:p>
  </w:endnote>
  <w:endnote w:type="continuationSeparator" w:id="0">
    <w:p w14:paraId="5872AD93" w14:textId="77777777" w:rsidR="007B31BC" w:rsidRDefault="007B3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48DF4" w14:textId="77777777" w:rsidR="007B31BC" w:rsidRDefault="007B31BC">
      <w:r>
        <w:separator/>
      </w:r>
    </w:p>
  </w:footnote>
  <w:footnote w:type="continuationSeparator" w:id="0">
    <w:p w14:paraId="6575F6D6" w14:textId="77777777" w:rsidR="007B31BC" w:rsidRDefault="007B3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5ED4CC94" w:rsidR="009E113B" w:rsidRPr="006F2913" w:rsidRDefault="00E03F40" w:rsidP="004F447D">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proofErr w:type="gramStart"/>
    <w:r w:rsidR="004F447D" w:rsidRPr="004F447D">
      <w:rPr>
        <w:rFonts w:ascii="Arial Narrow" w:hAnsi="Arial Narrow" w:cs="Arial"/>
        <w:b/>
        <w:bCs/>
        <w:lang w:val="es-CO"/>
      </w:rPr>
      <w:t>0159974</w:t>
    </w:r>
    <w:r w:rsidR="00C068DC">
      <w:rPr>
        <w:rFonts w:ascii="Arial Narrow" w:hAnsi="Arial Narrow" w:cs="Arial"/>
        <w:b/>
        <w:bCs/>
        <w:lang w:val="es-CO"/>
      </w:rPr>
      <w:t xml:space="preserve"> </w:t>
    </w:r>
    <w:r w:rsidR="007D0E2F">
      <w:rPr>
        <w:rFonts w:ascii="Arial Narrow" w:hAnsi="Arial Narrow" w:cs="Arial"/>
        <w:b/>
        <w:bCs/>
        <w:lang w:val="es-CO"/>
      </w:rPr>
      <w:t xml:space="preserve"> </w:t>
    </w:r>
    <w:r w:rsidR="0000003B" w:rsidRPr="0000003B">
      <w:rPr>
        <w:rFonts w:ascii="Arial Narrow" w:hAnsi="Arial Narrow" w:cs="Arial"/>
        <w:b/>
        <w:bCs/>
      </w:rPr>
      <w:t>DEL</w:t>
    </w:r>
    <w:proofErr w:type="gramEnd"/>
    <w:r w:rsidR="00C325F8">
      <w:rPr>
        <w:rFonts w:ascii="Arial Narrow" w:hAnsi="Arial Narrow" w:cs="Arial"/>
        <w:b/>
        <w:bCs/>
      </w:rPr>
      <w:t xml:space="preserve"> </w:t>
    </w:r>
    <w:r w:rsidR="000E76FD">
      <w:rPr>
        <w:rFonts w:ascii="Arial Narrow" w:hAnsi="Arial Narrow" w:cs="Arial"/>
        <w:b/>
        <w:bCs/>
      </w:rPr>
      <w:t>20</w:t>
    </w:r>
    <w:r w:rsidR="00AC5266">
      <w:rPr>
        <w:rFonts w:ascii="Arial Narrow" w:hAnsi="Arial Narrow" w:cs="Arial"/>
        <w:b/>
        <w:bCs/>
      </w:rPr>
      <w:t xml:space="preserve"> </w:t>
    </w:r>
    <w:r w:rsidR="00AC5266" w:rsidRPr="0000003B">
      <w:rPr>
        <w:rFonts w:ascii="Arial Narrow" w:hAnsi="Arial Narrow" w:cs="Arial"/>
        <w:b/>
        <w:bCs/>
      </w:rPr>
      <w:t>DE</w:t>
    </w:r>
    <w:r w:rsidR="000E3203" w:rsidRPr="0000003B">
      <w:rPr>
        <w:rFonts w:ascii="Arial Narrow" w:hAnsi="Arial Narrow" w:cs="Arial"/>
        <w:b/>
        <w:bCs/>
      </w:rPr>
      <w:t xml:space="preserve"> </w:t>
    </w:r>
    <w:r w:rsidR="005B19D8">
      <w:rPr>
        <w:rFonts w:ascii="Arial Narrow" w:hAnsi="Arial Narrow" w:cs="Arial"/>
        <w:b/>
        <w:bCs/>
      </w:rPr>
      <w:t xml:space="preserve">NOVIEMBRE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2B60"/>
    <w:rsid w:val="000B4BD4"/>
    <w:rsid w:val="000C1BC3"/>
    <w:rsid w:val="000C4C73"/>
    <w:rsid w:val="000C4FEB"/>
    <w:rsid w:val="000C6733"/>
    <w:rsid w:val="000D14F1"/>
    <w:rsid w:val="000D20C1"/>
    <w:rsid w:val="000D6232"/>
    <w:rsid w:val="000E26A0"/>
    <w:rsid w:val="000E3203"/>
    <w:rsid w:val="000E76FD"/>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5B4D"/>
    <w:rsid w:val="00154BCB"/>
    <w:rsid w:val="00155B8D"/>
    <w:rsid w:val="001712EB"/>
    <w:rsid w:val="0017202E"/>
    <w:rsid w:val="00173338"/>
    <w:rsid w:val="00174D16"/>
    <w:rsid w:val="00175487"/>
    <w:rsid w:val="00176536"/>
    <w:rsid w:val="001808EB"/>
    <w:rsid w:val="001810B6"/>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2F16"/>
    <w:rsid w:val="00201709"/>
    <w:rsid w:val="002021B8"/>
    <w:rsid w:val="00204249"/>
    <w:rsid w:val="00206792"/>
    <w:rsid w:val="00210A11"/>
    <w:rsid w:val="00210A9C"/>
    <w:rsid w:val="0021238A"/>
    <w:rsid w:val="0021424A"/>
    <w:rsid w:val="00214AD9"/>
    <w:rsid w:val="00214B01"/>
    <w:rsid w:val="0022225B"/>
    <w:rsid w:val="00225386"/>
    <w:rsid w:val="00227BE2"/>
    <w:rsid w:val="00230B13"/>
    <w:rsid w:val="00232A3F"/>
    <w:rsid w:val="00235E60"/>
    <w:rsid w:val="00241F61"/>
    <w:rsid w:val="0024245C"/>
    <w:rsid w:val="002442F0"/>
    <w:rsid w:val="002444AB"/>
    <w:rsid w:val="002501BA"/>
    <w:rsid w:val="002515D5"/>
    <w:rsid w:val="00252BE7"/>
    <w:rsid w:val="00262698"/>
    <w:rsid w:val="002627BA"/>
    <w:rsid w:val="00264644"/>
    <w:rsid w:val="00267049"/>
    <w:rsid w:val="0027108C"/>
    <w:rsid w:val="00274107"/>
    <w:rsid w:val="002741DE"/>
    <w:rsid w:val="002769A0"/>
    <w:rsid w:val="0027780E"/>
    <w:rsid w:val="0028066F"/>
    <w:rsid w:val="002810A7"/>
    <w:rsid w:val="00282B1A"/>
    <w:rsid w:val="0028343C"/>
    <w:rsid w:val="00283CAC"/>
    <w:rsid w:val="00287EED"/>
    <w:rsid w:val="00290FE8"/>
    <w:rsid w:val="002914F9"/>
    <w:rsid w:val="00291E52"/>
    <w:rsid w:val="00292899"/>
    <w:rsid w:val="002958E4"/>
    <w:rsid w:val="002A182A"/>
    <w:rsid w:val="002A3BF6"/>
    <w:rsid w:val="002A6B31"/>
    <w:rsid w:val="002B2B47"/>
    <w:rsid w:val="002B7475"/>
    <w:rsid w:val="002C0D0F"/>
    <w:rsid w:val="002C1C56"/>
    <w:rsid w:val="002C2914"/>
    <w:rsid w:val="002C3164"/>
    <w:rsid w:val="002C4A43"/>
    <w:rsid w:val="002C7777"/>
    <w:rsid w:val="002D146A"/>
    <w:rsid w:val="002D237F"/>
    <w:rsid w:val="002E0F4B"/>
    <w:rsid w:val="002E4820"/>
    <w:rsid w:val="002E5E34"/>
    <w:rsid w:val="002E637D"/>
    <w:rsid w:val="002F025E"/>
    <w:rsid w:val="002F5D87"/>
    <w:rsid w:val="00300609"/>
    <w:rsid w:val="00301CB4"/>
    <w:rsid w:val="00306913"/>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9515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B2F"/>
    <w:rsid w:val="00433D5D"/>
    <w:rsid w:val="004356A1"/>
    <w:rsid w:val="00435C70"/>
    <w:rsid w:val="00436ACC"/>
    <w:rsid w:val="00440DB8"/>
    <w:rsid w:val="00442ED1"/>
    <w:rsid w:val="00443157"/>
    <w:rsid w:val="00456E6D"/>
    <w:rsid w:val="00460AA9"/>
    <w:rsid w:val="00474973"/>
    <w:rsid w:val="004777C6"/>
    <w:rsid w:val="004813C3"/>
    <w:rsid w:val="0048753A"/>
    <w:rsid w:val="004901E0"/>
    <w:rsid w:val="00491B25"/>
    <w:rsid w:val="004920B6"/>
    <w:rsid w:val="004A41DF"/>
    <w:rsid w:val="004B0C6B"/>
    <w:rsid w:val="004B35AE"/>
    <w:rsid w:val="004B46F6"/>
    <w:rsid w:val="004B6303"/>
    <w:rsid w:val="004C47BA"/>
    <w:rsid w:val="004C4CE7"/>
    <w:rsid w:val="004D08D0"/>
    <w:rsid w:val="004D1B5F"/>
    <w:rsid w:val="004D52BE"/>
    <w:rsid w:val="004F2B43"/>
    <w:rsid w:val="004F447D"/>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1660"/>
    <w:rsid w:val="00543459"/>
    <w:rsid w:val="00552A76"/>
    <w:rsid w:val="0055469E"/>
    <w:rsid w:val="00554AAF"/>
    <w:rsid w:val="00560DCE"/>
    <w:rsid w:val="00563B47"/>
    <w:rsid w:val="00563FCF"/>
    <w:rsid w:val="005713D1"/>
    <w:rsid w:val="0057276A"/>
    <w:rsid w:val="00575248"/>
    <w:rsid w:val="00581BB8"/>
    <w:rsid w:val="005825C9"/>
    <w:rsid w:val="0058437F"/>
    <w:rsid w:val="00587EF1"/>
    <w:rsid w:val="00594B32"/>
    <w:rsid w:val="005A3477"/>
    <w:rsid w:val="005A367C"/>
    <w:rsid w:val="005A4E13"/>
    <w:rsid w:val="005A575A"/>
    <w:rsid w:val="005A7F13"/>
    <w:rsid w:val="005A7F79"/>
    <w:rsid w:val="005B19D8"/>
    <w:rsid w:val="005B5F2F"/>
    <w:rsid w:val="005B7D08"/>
    <w:rsid w:val="005C04D7"/>
    <w:rsid w:val="005C286A"/>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5EFF"/>
    <w:rsid w:val="0063794B"/>
    <w:rsid w:val="00643BD1"/>
    <w:rsid w:val="00646196"/>
    <w:rsid w:val="00651E85"/>
    <w:rsid w:val="0065680D"/>
    <w:rsid w:val="00665E25"/>
    <w:rsid w:val="00671DAD"/>
    <w:rsid w:val="006737FE"/>
    <w:rsid w:val="00680FFF"/>
    <w:rsid w:val="00682DCB"/>
    <w:rsid w:val="00682F0C"/>
    <w:rsid w:val="006849CC"/>
    <w:rsid w:val="00685C57"/>
    <w:rsid w:val="0068781B"/>
    <w:rsid w:val="00687AED"/>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06B7E"/>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90BB8"/>
    <w:rsid w:val="00791CCA"/>
    <w:rsid w:val="007955E5"/>
    <w:rsid w:val="00795D77"/>
    <w:rsid w:val="007A5E78"/>
    <w:rsid w:val="007A6330"/>
    <w:rsid w:val="007B25C2"/>
    <w:rsid w:val="007B31BC"/>
    <w:rsid w:val="007B41CB"/>
    <w:rsid w:val="007B4409"/>
    <w:rsid w:val="007B66E6"/>
    <w:rsid w:val="007B68D4"/>
    <w:rsid w:val="007B77B9"/>
    <w:rsid w:val="007C04EC"/>
    <w:rsid w:val="007C7DA3"/>
    <w:rsid w:val="007D0E2F"/>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1424"/>
    <w:rsid w:val="00832A36"/>
    <w:rsid w:val="00835CF0"/>
    <w:rsid w:val="00836972"/>
    <w:rsid w:val="00843983"/>
    <w:rsid w:val="0084551D"/>
    <w:rsid w:val="00855212"/>
    <w:rsid w:val="00855338"/>
    <w:rsid w:val="008555FC"/>
    <w:rsid w:val="00860C31"/>
    <w:rsid w:val="00863E73"/>
    <w:rsid w:val="0087181B"/>
    <w:rsid w:val="00884976"/>
    <w:rsid w:val="008917E5"/>
    <w:rsid w:val="00891D92"/>
    <w:rsid w:val="00891FC9"/>
    <w:rsid w:val="00892169"/>
    <w:rsid w:val="00893E8D"/>
    <w:rsid w:val="008940ED"/>
    <w:rsid w:val="008950DA"/>
    <w:rsid w:val="008953A4"/>
    <w:rsid w:val="008A45E4"/>
    <w:rsid w:val="008A5E8B"/>
    <w:rsid w:val="008B7900"/>
    <w:rsid w:val="008C220E"/>
    <w:rsid w:val="008C3B04"/>
    <w:rsid w:val="008C5A96"/>
    <w:rsid w:val="008D2495"/>
    <w:rsid w:val="008D2853"/>
    <w:rsid w:val="008D2E94"/>
    <w:rsid w:val="008E2AFF"/>
    <w:rsid w:val="008F64B8"/>
    <w:rsid w:val="0090153C"/>
    <w:rsid w:val="00907B67"/>
    <w:rsid w:val="009117D9"/>
    <w:rsid w:val="00911A4A"/>
    <w:rsid w:val="00911E2D"/>
    <w:rsid w:val="00917890"/>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4D6A"/>
    <w:rsid w:val="00A34F04"/>
    <w:rsid w:val="00A36A9F"/>
    <w:rsid w:val="00A41424"/>
    <w:rsid w:val="00A51D65"/>
    <w:rsid w:val="00A51F1D"/>
    <w:rsid w:val="00A54347"/>
    <w:rsid w:val="00A66296"/>
    <w:rsid w:val="00A666F0"/>
    <w:rsid w:val="00A71512"/>
    <w:rsid w:val="00A742D0"/>
    <w:rsid w:val="00A83E63"/>
    <w:rsid w:val="00A94275"/>
    <w:rsid w:val="00AA0193"/>
    <w:rsid w:val="00AB020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43C2"/>
    <w:rsid w:val="00B15B3C"/>
    <w:rsid w:val="00B16747"/>
    <w:rsid w:val="00B16D38"/>
    <w:rsid w:val="00B220DF"/>
    <w:rsid w:val="00B23324"/>
    <w:rsid w:val="00B23755"/>
    <w:rsid w:val="00B2389A"/>
    <w:rsid w:val="00B30766"/>
    <w:rsid w:val="00B40164"/>
    <w:rsid w:val="00B40226"/>
    <w:rsid w:val="00B43299"/>
    <w:rsid w:val="00B45137"/>
    <w:rsid w:val="00B630FE"/>
    <w:rsid w:val="00B646F8"/>
    <w:rsid w:val="00B70492"/>
    <w:rsid w:val="00B714B3"/>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1D23"/>
    <w:rsid w:val="00E329B9"/>
    <w:rsid w:val="00E4061D"/>
    <w:rsid w:val="00E41B5F"/>
    <w:rsid w:val="00E44DFE"/>
    <w:rsid w:val="00E52524"/>
    <w:rsid w:val="00E56B8F"/>
    <w:rsid w:val="00E61BF3"/>
    <w:rsid w:val="00E635CE"/>
    <w:rsid w:val="00E63C45"/>
    <w:rsid w:val="00E710A9"/>
    <w:rsid w:val="00E82E82"/>
    <w:rsid w:val="00E866E7"/>
    <w:rsid w:val="00E87CC2"/>
    <w:rsid w:val="00E91BF2"/>
    <w:rsid w:val="00E92541"/>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3367"/>
    <w:rsid w:val="00F15BFC"/>
    <w:rsid w:val="00F20BEF"/>
    <w:rsid w:val="00F2189E"/>
    <w:rsid w:val="00F33A7A"/>
    <w:rsid w:val="00F36628"/>
    <w:rsid w:val="00F4470D"/>
    <w:rsid w:val="00F460E9"/>
    <w:rsid w:val="00F5210B"/>
    <w:rsid w:val="00F52FE6"/>
    <w:rsid w:val="00F5582D"/>
    <w:rsid w:val="00F61981"/>
    <w:rsid w:val="00F6279B"/>
    <w:rsid w:val="00F67A06"/>
    <w:rsid w:val="00F70FD0"/>
    <w:rsid w:val="00F736AE"/>
    <w:rsid w:val="00F73B3A"/>
    <w:rsid w:val="00F755E3"/>
    <w:rsid w:val="00F75CD9"/>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void(0)"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arovalenelcy@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23</TotalTime>
  <Pages>3</Pages>
  <Words>849</Words>
  <Characters>4674</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10</cp:revision>
  <cp:lastPrinted>2023-12-04T17:03:00Z</cp:lastPrinted>
  <dcterms:created xsi:type="dcterms:W3CDTF">2025-11-20T13:36:00Z</dcterms:created>
  <dcterms:modified xsi:type="dcterms:W3CDTF">2025-11-20T14:10:00Z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